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6D6" w:rsidRPr="00D942E0" w:rsidRDefault="008876D6" w:rsidP="00214F53">
      <w:pPr>
        <w:pStyle w:val="Title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25pt;margin-top:-36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8876D6" w:rsidRDefault="008876D6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8876D6" w:rsidRDefault="008876D6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8876D6" w:rsidRPr="00D942E0" w:rsidRDefault="008876D6" w:rsidP="004B2703">
      <w:pPr>
        <w:pStyle w:val="Title"/>
        <w:tabs>
          <w:tab w:val="left" w:pos="7755"/>
          <w:tab w:val="right" w:pos="9354"/>
        </w:tabs>
        <w:jc w:val="left"/>
      </w:pPr>
    </w:p>
    <w:p w:rsidR="008876D6" w:rsidRPr="00D942E0" w:rsidRDefault="008876D6" w:rsidP="00666A1F">
      <w:pPr>
        <w:pStyle w:val="Title"/>
      </w:pPr>
    </w:p>
    <w:p w:rsidR="008876D6" w:rsidRPr="00D942E0" w:rsidRDefault="008876D6" w:rsidP="00666A1F">
      <w:pPr>
        <w:pStyle w:val="Title"/>
      </w:pPr>
    </w:p>
    <w:p w:rsidR="008876D6" w:rsidRPr="00D942E0" w:rsidRDefault="008876D6" w:rsidP="00666A1F">
      <w:pPr>
        <w:pStyle w:val="Title"/>
      </w:pPr>
    </w:p>
    <w:p w:rsidR="008876D6" w:rsidRPr="00D942E0" w:rsidRDefault="008876D6" w:rsidP="00666A1F">
      <w:pPr>
        <w:pStyle w:val="Title"/>
      </w:pPr>
    </w:p>
    <w:p w:rsidR="008876D6" w:rsidRPr="00D942E0" w:rsidRDefault="008876D6" w:rsidP="004068C7">
      <w:pPr>
        <w:pStyle w:val="Title"/>
        <w:jc w:val="right"/>
      </w:pPr>
    </w:p>
    <w:p w:rsidR="008876D6" w:rsidRPr="00D942E0" w:rsidRDefault="008876D6" w:rsidP="00666A1F">
      <w:pPr>
        <w:pStyle w:val="Title"/>
      </w:pPr>
      <w:r w:rsidRPr="00D942E0">
        <w:t>Российская Федерация</w:t>
      </w:r>
    </w:p>
    <w:p w:rsidR="008876D6" w:rsidRPr="00D942E0" w:rsidRDefault="008876D6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ХАНТЫ-МАНСИЙСКИЙ АВТОНОМНЫЙ ОКРУГ - ЮГРА</w:t>
      </w:r>
    </w:p>
    <w:p w:rsidR="008876D6" w:rsidRPr="00D942E0" w:rsidRDefault="008876D6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МУНИЦИПАЛЬНОЕ ОБРАЗОВАНИЕ</w:t>
      </w:r>
    </w:p>
    <w:p w:rsidR="008876D6" w:rsidRPr="00D942E0" w:rsidRDefault="008876D6" w:rsidP="00666A1F">
      <w:pPr>
        <w:jc w:val="center"/>
        <w:rPr>
          <w:b/>
          <w:bCs/>
          <w:sz w:val="24"/>
          <w:szCs w:val="24"/>
        </w:rPr>
      </w:pPr>
      <w:r w:rsidRPr="00D942E0">
        <w:rPr>
          <w:b/>
          <w:bCs/>
          <w:sz w:val="24"/>
          <w:szCs w:val="24"/>
        </w:rPr>
        <w:t>СОВЕТСКИЙ РАЙОН</w:t>
      </w:r>
    </w:p>
    <w:p w:rsidR="008876D6" w:rsidRPr="00D942E0" w:rsidRDefault="008876D6" w:rsidP="00666A1F">
      <w:pPr>
        <w:rPr>
          <w:b/>
          <w:bCs/>
          <w:sz w:val="22"/>
          <w:szCs w:val="22"/>
        </w:rPr>
      </w:pP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  <w:r w:rsidRPr="00D942E0">
        <w:rPr>
          <w:sz w:val="22"/>
          <w:szCs w:val="22"/>
        </w:rPr>
        <w:tab/>
      </w:r>
    </w:p>
    <w:p w:rsidR="008876D6" w:rsidRPr="00D942E0" w:rsidRDefault="008876D6" w:rsidP="00666A1F">
      <w:pPr>
        <w:pStyle w:val="Heading2"/>
        <w:jc w:val="center"/>
        <w:rPr>
          <w:b/>
          <w:bCs/>
          <w:sz w:val="48"/>
          <w:szCs w:val="48"/>
        </w:rPr>
      </w:pPr>
      <w:r w:rsidRPr="00D942E0">
        <w:rPr>
          <w:b/>
          <w:bCs/>
          <w:sz w:val="48"/>
          <w:szCs w:val="48"/>
        </w:rPr>
        <w:t>Д У М А</w:t>
      </w:r>
    </w:p>
    <w:p w:rsidR="008876D6" w:rsidRPr="00D942E0" w:rsidRDefault="008876D6" w:rsidP="005116F8">
      <w:pPr>
        <w:jc w:val="center"/>
        <w:rPr>
          <w:b/>
          <w:bCs/>
          <w:sz w:val="36"/>
          <w:szCs w:val="36"/>
          <w:u w:val="single"/>
        </w:rPr>
      </w:pPr>
      <w:r w:rsidRPr="00D942E0">
        <w:rPr>
          <w:b/>
          <w:bCs/>
          <w:sz w:val="36"/>
          <w:szCs w:val="36"/>
          <w:u w:val="single"/>
        </w:rPr>
        <w:t xml:space="preserve">___       </w:t>
      </w:r>
      <w:r>
        <w:rPr>
          <w:b/>
          <w:bCs/>
          <w:sz w:val="36"/>
          <w:szCs w:val="36"/>
          <w:u w:val="single"/>
        </w:rPr>
        <w:t xml:space="preserve">        </w:t>
      </w:r>
      <w:r w:rsidRPr="00D942E0">
        <w:rPr>
          <w:b/>
          <w:bCs/>
          <w:sz w:val="36"/>
          <w:szCs w:val="36"/>
          <w:u w:val="single"/>
        </w:rPr>
        <w:t xml:space="preserve">                                                                                 __ ___</w:t>
      </w:r>
    </w:p>
    <w:p w:rsidR="008876D6" w:rsidRPr="00D942E0" w:rsidRDefault="008876D6" w:rsidP="00666A1F">
      <w:pPr>
        <w:pStyle w:val="Heading1"/>
        <w:rPr>
          <w:b/>
          <w:bCs/>
          <w:sz w:val="48"/>
          <w:szCs w:val="48"/>
        </w:rPr>
      </w:pPr>
      <w:r w:rsidRPr="00D942E0">
        <w:rPr>
          <w:b/>
          <w:bCs/>
          <w:sz w:val="48"/>
          <w:szCs w:val="48"/>
        </w:rPr>
        <w:t>Решение</w:t>
      </w:r>
    </w:p>
    <w:p w:rsidR="008876D6" w:rsidRPr="00A26BB3" w:rsidRDefault="008876D6" w:rsidP="00150E77">
      <w:pPr>
        <w:rPr>
          <w:sz w:val="26"/>
          <w:szCs w:val="26"/>
        </w:rPr>
      </w:pPr>
    </w:p>
    <w:p w:rsidR="008876D6" w:rsidRPr="00A21EC5" w:rsidRDefault="008876D6" w:rsidP="00A26BB3">
      <w:pPr>
        <w:numPr>
          <w:ilvl w:val="0"/>
          <w:numId w:val="8"/>
        </w:numPr>
        <w:suppressAutoHyphens/>
        <w:rPr>
          <w:sz w:val="26"/>
          <w:szCs w:val="26"/>
        </w:rPr>
      </w:pPr>
      <w:r w:rsidRPr="00A21EC5">
        <w:rPr>
          <w:sz w:val="26"/>
          <w:szCs w:val="26"/>
        </w:rPr>
        <w:t>от «</w:t>
      </w:r>
      <w:r>
        <w:rPr>
          <w:sz w:val="26"/>
          <w:szCs w:val="26"/>
        </w:rPr>
        <w:t>24</w:t>
      </w:r>
      <w:r w:rsidRPr="00A21EC5">
        <w:rPr>
          <w:sz w:val="26"/>
          <w:szCs w:val="26"/>
        </w:rPr>
        <w:t>»</w:t>
      </w:r>
      <w:r>
        <w:rPr>
          <w:sz w:val="26"/>
          <w:szCs w:val="26"/>
        </w:rPr>
        <w:t xml:space="preserve"> апреля </w:t>
      </w:r>
      <w:r w:rsidRPr="00A21EC5">
        <w:rPr>
          <w:sz w:val="26"/>
          <w:szCs w:val="26"/>
        </w:rPr>
        <w:t>2020 г.</w:t>
      </w:r>
      <w:r>
        <w:rPr>
          <w:sz w:val="26"/>
          <w:szCs w:val="26"/>
        </w:rPr>
        <w:t xml:space="preserve">                                                                                                            № 375</w:t>
      </w:r>
    </w:p>
    <w:p w:rsidR="008876D6" w:rsidRPr="00A26BB3" w:rsidRDefault="008876D6" w:rsidP="00666A1F">
      <w:pPr>
        <w:rPr>
          <w:sz w:val="26"/>
          <w:szCs w:val="26"/>
        </w:rPr>
      </w:pPr>
      <w:r w:rsidRPr="00A26BB3">
        <w:rPr>
          <w:sz w:val="26"/>
          <w:szCs w:val="26"/>
        </w:rPr>
        <w:t>г. Советский</w:t>
      </w:r>
    </w:p>
    <w:p w:rsidR="008876D6" w:rsidRPr="00A26BB3" w:rsidRDefault="008876D6" w:rsidP="00B17139">
      <w:pPr>
        <w:rPr>
          <w:sz w:val="26"/>
          <w:szCs w:val="26"/>
        </w:rPr>
      </w:pPr>
    </w:p>
    <w:p w:rsidR="008876D6" w:rsidRPr="00A26BB3" w:rsidRDefault="008876D6" w:rsidP="00B17139">
      <w:pPr>
        <w:rPr>
          <w:sz w:val="26"/>
          <w:szCs w:val="26"/>
        </w:rPr>
      </w:pPr>
    </w:p>
    <w:p w:rsidR="008876D6" w:rsidRPr="00A26BB3" w:rsidRDefault="008876D6" w:rsidP="00C86936">
      <w:pPr>
        <w:tabs>
          <w:tab w:val="num" w:pos="0"/>
        </w:tabs>
        <w:jc w:val="both"/>
        <w:rPr>
          <w:sz w:val="26"/>
          <w:szCs w:val="26"/>
        </w:rPr>
      </w:pPr>
      <w:r w:rsidRPr="00A26BB3">
        <w:rPr>
          <w:sz w:val="26"/>
          <w:szCs w:val="26"/>
        </w:rPr>
        <w:t xml:space="preserve">О внесении изменений и дополнений в решение </w:t>
      </w:r>
    </w:p>
    <w:p w:rsidR="008876D6" w:rsidRPr="00A26BB3" w:rsidRDefault="008876D6" w:rsidP="00C86936">
      <w:pPr>
        <w:tabs>
          <w:tab w:val="num" w:pos="0"/>
        </w:tabs>
        <w:jc w:val="both"/>
        <w:rPr>
          <w:sz w:val="26"/>
          <w:szCs w:val="26"/>
        </w:rPr>
      </w:pPr>
      <w:r w:rsidRPr="00A26BB3">
        <w:rPr>
          <w:sz w:val="26"/>
          <w:szCs w:val="26"/>
        </w:rPr>
        <w:t xml:space="preserve">Думы Советского района от 25.12.2019 № 329 </w:t>
      </w:r>
    </w:p>
    <w:p w:rsidR="008876D6" w:rsidRPr="00A26BB3" w:rsidRDefault="008876D6" w:rsidP="00C86936">
      <w:pPr>
        <w:tabs>
          <w:tab w:val="num" w:pos="0"/>
        </w:tabs>
        <w:jc w:val="both"/>
        <w:rPr>
          <w:sz w:val="26"/>
          <w:szCs w:val="26"/>
        </w:rPr>
      </w:pPr>
      <w:r w:rsidRPr="00A26BB3">
        <w:rPr>
          <w:sz w:val="26"/>
          <w:szCs w:val="26"/>
        </w:rPr>
        <w:t xml:space="preserve">«О бюджете Советского района на 2020 год </w:t>
      </w:r>
    </w:p>
    <w:p w:rsidR="008876D6" w:rsidRPr="00A26BB3" w:rsidRDefault="008876D6" w:rsidP="00C86936">
      <w:pPr>
        <w:tabs>
          <w:tab w:val="num" w:pos="0"/>
        </w:tabs>
        <w:jc w:val="both"/>
        <w:rPr>
          <w:sz w:val="26"/>
          <w:szCs w:val="26"/>
        </w:rPr>
      </w:pPr>
      <w:r w:rsidRPr="00A26BB3">
        <w:rPr>
          <w:sz w:val="26"/>
          <w:szCs w:val="26"/>
        </w:rPr>
        <w:t>и на плановый период 2021 и 2022 годов»</w:t>
      </w:r>
    </w:p>
    <w:p w:rsidR="008876D6" w:rsidRPr="00A26BB3" w:rsidRDefault="008876D6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876D6" w:rsidRPr="00A26BB3" w:rsidRDefault="008876D6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8876D6" w:rsidRPr="00A26BB3" w:rsidRDefault="008876D6" w:rsidP="00A26BB3">
      <w:pPr>
        <w:tabs>
          <w:tab w:val="num" w:pos="0"/>
        </w:tabs>
        <w:ind w:firstLine="700"/>
        <w:jc w:val="both"/>
        <w:rPr>
          <w:sz w:val="26"/>
          <w:szCs w:val="26"/>
        </w:rPr>
      </w:pPr>
      <w:r w:rsidRPr="00A26BB3">
        <w:rPr>
          <w:sz w:val="26"/>
          <w:szCs w:val="26"/>
        </w:rPr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8876D6" w:rsidRPr="00A26BB3" w:rsidRDefault="008876D6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876D6" w:rsidRPr="00A26BB3" w:rsidRDefault="008876D6" w:rsidP="00A26BB3">
      <w:pPr>
        <w:tabs>
          <w:tab w:val="num" w:pos="0"/>
        </w:tabs>
        <w:jc w:val="center"/>
        <w:rPr>
          <w:sz w:val="26"/>
          <w:szCs w:val="26"/>
        </w:rPr>
      </w:pPr>
      <w:r w:rsidRPr="00A26BB3">
        <w:rPr>
          <w:sz w:val="26"/>
          <w:szCs w:val="26"/>
        </w:rPr>
        <w:t>Дума Советского района решила:</w:t>
      </w:r>
    </w:p>
    <w:p w:rsidR="008876D6" w:rsidRPr="00A26BB3" w:rsidRDefault="008876D6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876D6" w:rsidRPr="00A26BB3" w:rsidRDefault="008876D6" w:rsidP="00A26BB3">
      <w:pPr>
        <w:ind w:firstLine="700"/>
        <w:jc w:val="both"/>
        <w:rPr>
          <w:sz w:val="26"/>
          <w:szCs w:val="26"/>
        </w:rPr>
      </w:pPr>
      <w:r w:rsidRPr="00A26BB3">
        <w:rPr>
          <w:sz w:val="26"/>
          <w:szCs w:val="26"/>
        </w:rPr>
        <w:t>1. Внести в решение Думы Советского района от 25.12.2019 № 329 «О бюджете Советского района на 2020 год и на плановый период 2021 и 2022 годов» следующие изменения и дополнения:</w:t>
      </w:r>
    </w:p>
    <w:p w:rsidR="008876D6" w:rsidRPr="00A26BB3" w:rsidRDefault="008876D6" w:rsidP="00A26BB3">
      <w:pPr>
        <w:ind w:firstLine="700"/>
        <w:jc w:val="both"/>
        <w:rPr>
          <w:sz w:val="26"/>
          <w:szCs w:val="26"/>
        </w:rPr>
      </w:pPr>
      <w:r w:rsidRPr="00A26BB3">
        <w:rPr>
          <w:sz w:val="26"/>
          <w:szCs w:val="26"/>
        </w:rPr>
        <w:t>1.1. в статье 1:</w:t>
      </w:r>
    </w:p>
    <w:p w:rsidR="008876D6" w:rsidRPr="00A26BB3" w:rsidRDefault="008876D6" w:rsidP="00A26BB3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A26BB3">
        <w:rPr>
          <w:sz w:val="26"/>
          <w:szCs w:val="26"/>
        </w:rPr>
        <w:t>1.1.1. в подпункте 1 пункта 1 слова «4 443 618 628 рублей 75 копеек» заменить словами «4 459 999 928 рублей 75 копеек»;</w:t>
      </w:r>
    </w:p>
    <w:p w:rsidR="008876D6" w:rsidRPr="00A26BB3" w:rsidRDefault="008876D6" w:rsidP="00A26BB3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A26BB3">
        <w:rPr>
          <w:sz w:val="26"/>
          <w:szCs w:val="26"/>
        </w:rPr>
        <w:t>1.1.2. в подпункте 2 пункта 1 слова «4 515 232 992 рубля 99 копеек» заменить словами «4 531 614 292 рубля 99 копеек»;</w:t>
      </w:r>
    </w:p>
    <w:p w:rsidR="008876D6" w:rsidRPr="00A26BB3" w:rsidRDefault="008876D6" w:rsidP="00A26BB3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A26BB3">
        <w:rPr>
          <w:sz w:val="26"/>
          <w:szCs w:val="26"/>
        </w:rPr>
        <w:t>1.2. в статье 3:</w:t>
      </w:r>
    </w:p>
    <w:p w:rsidR="008876D6" w:rsidRPr="00A26BB3" w:rsidRDefault="008876D6" w:rsidP="00A26BB3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A26BB3">
        <w:rPr>
          <w:sz w:val="26"/>
          <w:szCs w:val="26"/>
        </w:rPr>
        <w:t>1.2.1. в подпункте 1 пункта 6 слова «2 953 230 887 рублей 00 копеек» заменить словами «2 969 612 187 рублей 00 копеек»;</w:t>
      </w:r>
    </w:p>
    <w:p w:rsidR="008876D6" w:rsidRPr="00A26BB3" w:rsidRDefault="008876D6" w:rsidP="00A26BB3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A26BB3">
        <w:rPr>
          <w:sz w:val="26"/>
          <w:szCs w:val="26"/>
        </w:rPr>
        <w:t>1.2.2. в подпункте 1 пункта 7 слова «2 920 000 рублей 00 копеек» заменить словами «15 305 537 рублей 00 копеек»;</w:t>
      </w:r>
    </w:p>
    <w:p w:rsidR="008876D6" w:rsidRPr="00A26BB3" w:rsidRDefault="008876D6" w:rsidP="00A26BB3">
      <w:pPr>
        <w:ind w:firstLine="700"/>
        <w:jc w:val="both"/>
        <w:rPr>
          <w:sz w:val="26"/>
          <w:szCs w:val="26"/>
        </w:rPr>
      </w:pPr>
      <w:r w:rsidRPr="00A26BB3">
        <w:rPr>
          <w:sz w:val="26"/>
          <w:szCs w:val="26"/>
        </w:rPr>
        <w:t xml:space="preserve">1.3. в статье 5: </w:t>
      </w:r>
    </w:p>
    <w:p w:rsidR="008876D6" w:rsidRPr="00A26BB3" w:rsidRDefault="008876D6" w:rsidP="00A26BB3">
      <w:pPr>
        <w:ind w:firstLine="700"/>
        <w:jc w:val="both"/>
        <w:rPr>
          <w:sz w:val="26"/>
          <w:szCs w:val="26"/>
        </w:rPr>
      </w:pPr>
      <w:r w:rsidRPr="00A26BB3">
        <w:rPr>
          <w:sz w:val="26"/>
          <w:szCs w:val="26"/>
        </w:rPr>
        <w:t>1.3.1. в подпункте 1 пункта 1 слова «373 941 562 рубля 88 копеек» заменить словами «377 937 325 рублей 88 копеек»;</w:t>
      </w:r>
    </w:p>
    <w:p w:rsidR="008876D6" w:rsidRPr="00A26BB3" w:rsidRDefault="008876D6" w:rsidP="00A26BB3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A26BB3">
        <w:rPr>
          <w:sz w:val="26"/>
          <w:szCs w:val="26"/>
        </w:rPr>
        <w:t>1.3.2. в подпункте 1 пункта 5 слова «212 773 638 рублей 88 копеек» заменить словами «216 769 401 рубль 88 копеек»;</w:t>
      </w:r>
    </w:p>
    <w:p w:rsidR="008876D6" w:rsidRPr="00A26BB3" w:rsidRDefault="008876D6" w:rsidP="00A26BB3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A26BB3">
        <w:rPr>
          <w:sz w:val="26"/>
          <w:szCs w:val="26"/>
        </w:rPr>
        <w:t>1.4. статью 8 дополнить пунктом  8 следующего содержания:</w:t>
      </w:r>
    </w:p>
    <w:p w:rsidR="008876D6" w:rsidRPr="00A26BB3" w:rsidRDefault="008876D6" w:rsidP="00A26BB3">
      <w:pPr>
        <w:tabs>
          <w:tab w:val="num" w:pos="0"/>
        </w:tabs>
        <w:ind w:firstLine="700"/>
        <w:jc w:val="both"/>
        <w:rPr>
          <w:sz w:val="26"/>
          <w:szCs w:val="26"/>
        </w:rPr>
      </w:pPr>
      <w:r w:rsidRPr="00A26BB3">
        <w:rPr>
          <w:sz w:val="26"/>
          <w:szCs w:val="26"/>
        </w:rPr>
        <w:t>«8. Установить, что в 2020 году бюджет Советского района исполняется с учетом положений Федерального закона от 12.11.2019 № 367-ФЗ «О приостановлении действия отдельных положений Бюджетного кодекса Российской Федерации и установлении особенностей исполнения федерального бюджета в 2020 году» (в редакции Федерального закона от 01.04.2020 N 103-ФЗ).»;</w:t>
      </w:r>
    </w:p>
    <w:p w:rsidR="008876D6" w:rsidRPr="00A26BB3" w:rsidRDefault="008876D6" w:rsidP="00A26BB3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A26BB3">
        <w:rPr>
          <w:color w:val="000000"/>
          <w:sz w:val="26"/>
          <w:szCs w:val="26"/>
        </w:rPr>
        <w:t>1.5. приложение</w:t>
      </w:r>
      <w:r w:rsidRPr="00A26BB3">
        <w:rPr>
          <w:sz w:val="26"/>
          <w:szCs w:val="26"/>
        </w:rPr>
        <w:t xml:space="preserve"> 3 «Доходы бюджета Советского района на 2020 год» изложить в новой редакции согласно приложению 1 к настоящему решению;</w:t>
      </w:r>
    </w:p>
    <w:p w:rsidR="008876D6" w:rsidRPr="00A26BB3" w:rsidRDefault="008876D6" w:rsidP="00A26BB3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A26BB3">
        <w:rPr>
          <w:sz w:val="26"/>
          <w:szCs w:val="26"/>
        </w:rPr>
        <w:t>1.6.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2020 год» изложить в новой редакции согласно приложению 2 к настоящему решению;</w:t>
      </w:r>
    </w:p>
    <w:p w:rsidR="008876D6" w:rsidRPr="00A26BB3" w:rsidRDefault="008876D6" w:rsidP="00A26BB3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A26BB3">
        <w:rPr>
          <w:sz w:val="26"/>
          <w:szCs w:val="26"/>
        </w:rPr>
        <w:t>1.7.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2020 год» изложить в новой редакции согласно приложению 3 к настоящему решению;</w:t>
      </w:r>
    </w:p>
    <w:p w:rsidR="008876D6" w:rsidRPr="00A26BB3" w:rsidRDefault="008876D6" w:rsidP="00A26BB3">
      <w:pPr>
        <w:ind w:firstLine="700"/>
        <w:jc w:val="both"/>
        <w:rPr>
          <w:sz w:val="26"/>
          <w:szCs w:val="26"/>
        </w:rPr>
      </w:pPr>
      <w:r w:rsidRPr="00A26BB3">
        <w:rPr>
          <w:sz w:val="26"/>
          <w:szCs w:val="26"/>
        </w:rPr>
        <w:t>1.8. приложение 9 «Распределение бюджетных ассигнований по разделам и подразделам классификации расходов бюджета Советского района на 2020 год» изложить в новой редакции согласно приложению 4 к настоящему решению;</w:t>
      </w:r>
    </w:p>
    <w:p w:rsidR="008876D6" w:rsidRPr="00A26BB3" w:rsidRDefault="008876D6" w:rsidP="00A26BB3">
      <w:pPr>
        <w:ind w:firstLine="700"/>
        <w:jc w:val="both"/>
        <w:rPr>
          <w:sz w:val="26"/>
          <w:szCs w:val="26"/>
        </w:rPr>
      </w:pPr>
      <w:r w:rsidRPr="00A26BB3">
        <w:rPr>
          <w:sz w:val="26"/>
          <w:szCs w:val="26"/>
        </w:rPr>
        <w:t>1.9. приложение 11 «Ведомственная структура расходов бюджета Советского района на 2020 год» изложить в новой редакции согласно приложению 5 к настоящему решению;</w:t>
      </w:r>
    </w:p>
    <w:p w:rsidR="008876D6" w:rsidRPr="00A26BB3" w:rsidRDefault="008876D6" w:rsidP="00A26BB3">
      <w:pPr>
        <w:ind w:firstLine="700"/>
        <w:jc w:val="both"/>
        <w:rPr>
          <w:sz w:val="26"/>
          <w:szCs w:val="26"/>
        </w:rPr>
      </w:pPr>
      <w:r w:rsidRPr="00A26BB3">
        <w:rPr>
          <w:sz w:val="26"/>
          <w:szCs w:val="26"/>
        </w:rPr>
        <w:t>1.10. приложение 13 «Источники внутреннего финансирования дефицита бюджета Советского района на 2020 год» изложить в новой редакции согласно приложению 6 к настоящему решению;</w:t>
      </w:r>
    </w:p>
    <w:p w:rsidR="008876D6" w:rsidRPr="00A26BB3" w:rsidRDefault="008876D6" w:rsidP="00A26BB3">
      <w:pPr>
        <w:ind w:firstLine="700"/>
        <w:jc w:val="both"/>
        <w:rPr>
          <w:sz w:val="26"/>
          <w:szCs w:val="26"/>
        </w:rPr>
      </w:pPr>
      <w:r w:rsidRPr="00A26BB3">
        <w:rPr>
          <w:sz w:val="26"/>
          <w:szCs w:val="26"/>
        </w:rPr>
        <w:t>1.11. приложение 15 «Бюджетные ассигнования на предоставление межбюджетных трансфертов бюджетам поселений, входящих в состав Советского района, на 2020 год» изложить в новой редакции согласно приложению 7 к настоящему решению;</w:t>
      </w:r>
    </w:p>
    <w:p w:rsidR="008876D6" w:rsidRPr="00A26BB3" w:rsidRDefault="008876D6" w:rsidP="00A26BB3">
      <w:pPr>
        <w:ind w:firstLine="700"/>
        <w:jc w:val="both"/>
        <w:rPr>
          <w:sz w:val="26"/>
          <w:szCs w:val="26"/>
        </w:rPr>
      </w:pPr>
      <w:r w:rsidRPr="00A26BB3">
        <w:rPr>
          <w:sz w:val="26"/>
          <w:szCs w:val="26"/>
        </w:rPr>
        <w:t>1.12. приложение 17 «Распределение межбюджетных трансфертов бюджетам поселений, входящих в состав Советского района, на 2020 год» изложить в новой редакции согласно приложению 7 к настоящему решению;</w:t>
      </w:r>
    </w:p>
    <w:p w:rsidR="008876D6" w:rsidRPr="00A26BB3" w:rsidRDefault="008876D6" w:rsidP="00A26BB3">
      <w:pPr>
        <w:ind w:firstLine="700"/>
        <w:jc w:val="both"/>
        <w:rPr>
          <w:sz w:val="26"/>
          <w:szCs w:val="26"/>
        </w:rPr>
      </w:pPr>
      <w:r w:rsidRPr="00A26BB3">
        <w:rPr>
          <w:sz w:val="26"/>
          <w:szCs w:val="26"/>
        </w:rPr>
        <w:t>1.13. приложение 23 «Распределение иных межбюджетных трансфертов бюджетам поселений, входящих в состав Советского района, на 2020 год» изложить в новой редакции согласно приложению 8 к настоящему решению;</w:t>
      </w:r>
    </w:p>
    <w:p w:rsidR="008876D6" w:rsidRPr="00A26BB3" w:rsidRDefault="008876D6" w:rsidP="00A26BB3">
      <w:pPr>
        <w:ind w:firstLine="700"/>
        <w:jc w:val="both"/>
        <w:rPr>
          <w:sz w:val="26"/>
          <w:szCs w:val="26"/>
        </w:rPr>
      </w:pPr>
      <w:r w:rsidRPr="00A26BB3">
        <w:rPr>
          <w:sz w:val="26"/>
          <w:szCs w:val="26"/>
        </w:rPr>
        <w:t>2. 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8876D6" w:rsidRPr="00D942E0" w:rsidRDefault="008876D6" w:rsidP="005555C8">
      <w:pPr>
        <w:rPr>
          <w:sz w:val="24"/>
          <w:szCs w:val="24"/>
        </w:rPr>
      </w:pPr>
    </w:p>
    <w:p w:rsidR="008876D6" w:rsidRPr="00D942E0" w:rsidRDefault="008876D6" w:rsidP="005555C8">
      <w:pPr>
        <w:rPr>
          <w:sz w:val="24"/>
          <w:szCs w:val="24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8876D6" w:rsidRPr="00A21EC5" w:rsidTr="00F7051C">
        <w:tc>
          <w:tcPr>
            <w:tcW w:w="4785" w:type="dxa"/>
          </w:tcPr>
          <w:p w:rsidR="008876D6" w:rsidRPr="00A21EC5" w:rsidRDefault="008876D6" w:rsidP="00F7051C">
            <w:pPr>
              <w:ind w:right="-2"/>
              <w:rPr>
                <w:sz w:val="26"/>
                <w:szCs w:val="26"/>
              </w:rPr>
            </w:pPr>
            <w:r w:rsidRPr="00A21EC5">
              <w:rPr>
                <w:sz w:val="26"/>
                <w:szCs w:val="26"/>
              </w:rPr>
              <w:t xml:space="preserve">Председатель Думы Советского района </w:t>
            </w:r>
          </w:p>
          <w:p w:rsidR="008876D6" w:rsidRPr="00A21EC5" w:rsidRDefault="008876D6" w:rsidP="00F7051C">
            <w:pPr>
              <w:ind w:right="-2"/>
              <w:rPr>
                <w:sz w:val="26"/>
                <w:szCs w:val="26"/>
              </w:rPr>
            </w:pPr>
          </w:p>
          <w:p w:rsidR="008876D6" w:rsidRPr="00A21EC5" w:rsidRDefault="008876D6" w:rsidP="00F7051C">
            <w:pPr>
              <w:ind w:right="-2"/>
              <w:rPr>
                <w:sz w:val="26"/>
                <w:szCs w:val="26"/>
              </w:rPr>
            </w:pPr>
            <w:r w:rsidRPr="00A21EC5">
              <w:rPr>
                <w:sz w:val="26"/>
                <w:szCs w:val="26"/>
              </w:rPr>
              <w:t>____________(С.Э. Озорнина)</w:t>
            </w:r>
          </w:p>
        </w:tc>
        <w:tc>
          <w:tcPr>
            <w:tcW w:w="4786" w:type="dxa"/>
          </w:tcPr>
          <w:p w:rsidR="008876D6" w:rsidRPr="00A21EC5" w:rsidRDefault="008876D6" w:rsidP="00F7051C">
            <w:pPr>
              <w:ind w:left="602" w:right="-2"/>
              <w:jc w:val="both"/>
              <w:rPr>
                <w:sz w:val="26"/>
                <w:szCs w:val="26"/>
              </w:rPr>
            </w:pPr>
            <w:r w:rsidRPr="00A21EC5">
              <w:rPr>
                <w:sz w:val="26"/>
                <w:szCs w:val="26"/>
              </w:rPr>
              <w:t>Глава Советского района</w:t>
            </w:r>
          </w:p>
          <w:p w:rsidR="008876D6" w:rsidRPr="00A21EC5" w:rsidRDefault="008876D6" w:rsidP="00F7051C">
            <w:pPr>
              <w:ind w:left="602" w:right="-2"/>
              <w:jc w:val="both"/>
              <w:rPr>
                <w:sz w:val="26"/>
                <w:szCs w:val="26"/>
              </w:rPr>
            </w:pPr>
          </w:p>
          <w:p w:rsidR="008876D6" w:rsidRPr="00A21EC5" w:rsidRDefault="008876D6" w:rsidP="00F7051C">
            <w:pPr>
              <w:ind w:left="602" w:right="-2"/>
              <w:jc w:val="both"/>
              <w:rPr>
                <w:sz w:val="26"/>
                <w:szCs w:val="26"/>
              </w:rPr>
            </w:pPr>
            <w:r w:rsidRPr="00A21EC5">
              <w:rPr>
                <w:sz w:val="26"/>
                <w:szCs w:val="26"/>
              </w:rPr>
              <w:t>________________(И.А. Набатов)</w:t>
            </w:r>
          </w:p>
        </w:tc>
      </w:tr>
      <w:tr w:rsidR="008876D6" w:rsidRPr="00A21EC5" w:rsidTr="00F7051C">
        <w:tc>
          <w:tcPr>
            <w:tcW w:w="4785" w:type="dxa"/>
          </w:tcPr>
          <w:p w:rsidR="008876D6" w:rsidRPr="00A21EC5" w:rsidRDefault="008876D6" w:rsidP="00F7051C">
            <w:pPr>
              <w:ind w:right="-2"/>
            </w:pPr>
          </w:p>
          <w:p w:rsidR="008876D6" w:rsidRPr="00A21EC5" w:rsidRDefault="008876D6" w:rsidP="00F7051C">
            <w:pPr>
              <w:ind w:right="-2"/>
            </w:pPr>
            <w:r w:rsidRPr="00A21EC5">
              <w:t>Дата принятия решения</w:t>
            </w:r>
          </w:p>
          <w:p w:rsidR="008876D6" w:rsidRPr="00A21EC5" w:rsidRDefault="008876D6" w:rsidP="00F7051C">
            <w:r w:rsidRPr="00A21EC5">
              <w:t>«</w:t>
            </w:r>
            <w:r>
              <w:t>24</w:t>
            </w:r>
            <w:r w:rsidRPr="00A21EC5">
              <w:t>»</w:t>
            </w:r>
            <w:r>
              <w:t xml:space="preserve"> апреля </w:t>
            </w:r>
            <w:r w:rsidRPr="00A21EC5">
              <w:t>2020 г.</w:t>
            </w:r>
          </w:p>
        </w:tc>
        <w:tc>
          <w:tcPr>
            <w:tcW w:w="4786" w:type="dxa"/>
          </w:tcPr>
          <w:p w:rsidR="008876D6" w:rsidRPr="00A21EC5" w:rsidRDefault="008876D6" w:rsidP="00F7051C">
            <w:pPr>
              <w:ind w:left="602" w:right="-2"/>
              <w:jc w:val="both"/>
            </w:pPr>
          </w:p>
          <w:p w:rsidR="008876D6" w:rsidRPr="00A21EC5" w:rsidRDefault="008876D6" w:rsidP="00F7051C">
            <w:pPr>
              <w:ind w:left="602" w:right="-2"/>
              <w:jc w:val="both"/>
            </w:pPr>
            <w:r w:rsidRPr="00A21EC5">
              <w:t>Дата подписания:</w:t>
            </w:r>
          </w:p>
          <w:p w:rsidR="008876D6" w:rsidRPr="00A21EC5" w:rsidRDefault="008876D6" w:rsidP="00F7051C">
            <w:pPr>
              <w:ind w:left="602"/>
            </w:pPr>
            <w:r w:rsidRPr="00A21EC5">
              <w:t>«</w:t>
            </w:r>
            <w:r>
              <w:t>24</w:t>
            </w:r>
            <w:r w:rsidRPr="00A21EC5">
              <w:t>»</w:t>
            </w:r>
            <w:r>
              <w:t xml:space="preserve"> апреля </w:t>
            </w:r>
            <w:r w:rsidRPr="00A21EC5">
              <w:t>2020 г.</w:t>
            </w:r>
          </w:p>
        </w:tc>
      </w:tr>
    </w:tbl>
    <w:p w:rsidR="008876D6" w:rsidRPr="005B2B52" w:rsidRDefault="008876D6" w:rsidP="00A26BB3"/>
    <w:sectPr w:rsidR="008876D6" w:rsidRPr="005B2B52" w:rsidSect="00A26BB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6D6" w:rsidRDefault="008876D6">
      <w:r>
        <w:separator/>
      </w:r>
    </w:p>
  </w:endnote>
  <w:endnote w:type="continuationSeparator" w:id="0">
    <w:p w:rsidR="008876D6" w:rsidRDefault="00887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6D6" w:rsidRDefault="008876D6">
      <w:r>
        <w:separator/>
      </w:r>
    </w:p>
  </w:footnote>
  <w:footnote w:type="continuationSeparator" w:id="0">
    <w:p w:rsidR="008876D6" w:rsidRDefault="008876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cs="Times New Roman"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  <w:rPr>
        <w:rFonts w:cs="Times New Roman"/>
      </w:r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4DCB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5D8"/>
    <w:rsid w:val="00026CE3"/>
    <w:rsid w:val="00027B01"/>
    <w:rsid w:val="000300E0"/>
    <w:rsid w:val="00030428"/>
    <w:rsid w:val="00031A45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1198"/>
    <w:rsid w:val="0004259B"/>
    <w:rsid w:val="0004410A"/>
    <w:rsid w:val="0004556A"/>
    <w:rsid w:val="000458A6"/>
    <w:rsid w:val="00047BC9"/>
    <w:rsid w:val="000527D3"/>
    <w:rsid w:val="00053E7D"/>
    <w:rsid w:val="0005444D"/>
    <w:rsid w:val="00054C10"/>
    <w:rsid w:val="00055B69"/>
    <w:rsid w:val="00060513"/>
    <w:rsid w:val="00061432"/>
    <w:rsid w:val="00061E97"/>
    <w:rsid w:val="0006331E"/>
    <w:rsid w:val="0006434C"/>
    <w:rsid w:val="0006448B"/>
    <w:rsid w:val="00066398"/>
    <w:rsid w:val="00067AB2"/>
    <w:rsid w:val="00071287"/>
    <w:rsid w:val="0007140D"/>
    <w:rsid w:val="000739BC"/>
    <w:rsid w:val="000744FD"/>
    <w:rsid w:val="00074621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317"/>
    <w:rsid w:val="00083491"/>
    <w:rsid w:val="000851F3"/>
    <w:rsid w:val="0008715F"/>
    <w:rsid w:val="00092438"/>
    <w:rsid w:val="00092903"/>
    <w:rsid w:val="00093322"/>
    <w:rsid w:val="00093CA3"/>
    <w:rsid w:val="00093D26"/>
    <w:rsid w:val="00096216"/>
    <w:rsid w:val="000978F8"/>
    <w:rsid w:val="000A152A"/>
    <w:rsid w:val="000A2FD1"/>
    <w:rsid w:val="000A3D70"/>
    <w:rsid w:val="000A5538"/>
    <w:rsid w:val="000A578F"/>
    <w:rsid w:val="000A5CB5"/>
    <w:rsid w:val="000A6125"/>
    <w:rsid w:val="000A646F"/>
    <w:rsid w:val="000A7ABD"/>
    <w:rsid w:val="000B0273"/>
    <w:rsid w:val="000B1C34"/>
    <w:rsid w:val="000B1CF1"/>
    <w:rsid w:val="000B222F"/>
    <w:rsid w:val="000B2F38"/>
    <w:rsid w:val="000B489B"/>
    <w:rsid w:val="000B4A49"/>
    <w:rsid w:val="000B53E6"/>
    <w:rsid w:val="000B5854"/>
    <w:rsid w:val="000B7683"/>
    <w:rsid w:val="000B7BC1"/>
    <w:rsid w:val="000C109B"/>
    <w:rsid w:val="000C1B5D"/>
    <w:rsid w:val="000C1DCF"/>
    <w:rsid w:val="000C205E"/>
    <w:rsid w:val="000C238F"/>
    <w:rsid w:val="000C2A30"/>
    <w:rsid w:val="000C31CD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10EAC"/>
    <w:rsid w:val="00111355"/>
    <w:rsid w:val="00112D77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267E"/>
    <w:rsid w:val="00143080"/>
    <w:rsid w:val="001438F2"/>
    <w:rsid w:val="00143B56"/>
    <w:rsid w:val="0014586B"/>
    <w:rsid w:val="00150696"/>
    <w:rsid w:val="00150E77"/>
    <w:rsid w:val="00153CFA"/>
    <w:rsid w:val="001543D0"/>
    <w:rsid w:val="00156081"/>
    <w:rsid w:val="00160F10"/>
    <w:rsid w:val="001624CF"/>
    <w:rsid w:val="001624D3"/>
    <w:rsid w:val="001627BD"/>
    <w:rsid w:val="0016608C"/>
    <w:rsid w:val="00166C49"/>
    <w:rsid w:val="00172491"/>
    <w:rsid w:val="00175684"/>
    <w:rsid w:val="00176DB2"/>
    <w:rsid w:val="00176EDA"/>
    <w:rsid w:val="00177079"/>
    <w:rsid w:val="00177867"/>
    <w:rsid w:val="001778C1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411A"/>
    <w:rsid w:val="001944E6"/>
    <w:rsid w:val="00194DD4"/>
    <w:rsid w:val="001971B0"/>
    <w:rsid w:val="0019774E"/>
    <w:rsid w:val="00197AC5"/>
    <w:rsid w:val="001A57CB"/>
    <w:rsid w:val="001A67FF"/>
    <w:rsid w:val="001A77CF"/>
    <w:rsid w:val="001A7816"/>
    <w:rsid w:val="001A7BF4"/>
    <w:rsid w:val="001A7FC8"/>
    <w:rsid w:val="001B09E1"/>
    <w:rsid w:val="001B117A"/>
    <w:rsid w:val="001B3190"/>
    <w:rsid w:val="001B62B7"/>
    <w:rsid w:val="001B6E7C"/>
    <w:rsid w:val="001B7FC5"/>
    <w:rsid w:val="001C23D1"/>
    <w:rsid w:val="001C28EB"/>
    <w:rsid w:val="001C3F3C"/>
    <w:rsid w:val="001C744B"/>
    <w:rsid w:val="001D0399"/>
    <w:rsid w:val="001D3B50"/>
    <w:rsid w:val="001D570E"/>
    <w:rsid w:val="001D7F63"/>
    <w:rsid w:val="001E2196"/>
    <w:rsid w:val="001E29ED"/>
    <w:rsid w:val="001E3290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5C5D"/>
    <w:rsid w:val="001F667F"/>
    <w:rsid w:val="001F6997"/>
    <w:rsid w:val="00200457"/>
    <w:rsid w:val="00201D49"/>
    <w:rsid w:val="0020256F"/>
    <w:rsid w:val="002028CC"/>
    <w:rsid w:val="00203175"/>
    <w:rsid w:val="00203433"/>
    <w:rsid w:val="00204A3E"/>
    <w:rsid w:val="0020674A"/>
    <w:rsid w:val="00206AFD"/>
    <w:rsid w:val="0020733F"/>
    <w:rsid w:val="00210973"/>
    <w:rsid w:val="00212FB4"/>
    <w:rsid w:val="00213040"/>
    <w:rsid w:val="0021417F"/>
    <w:rsid w:val="0021437A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30178"/>
    <w:rsid w:val="00230899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38D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7247"/>
    <w:rsid w:val="00257B92"/>
    <w:rsid w:val="002627FC"/>
    <w:rsid w:val="00263A51"/>
    <w:rsid w:val="00265CB8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7C48"/>
    <w:rsid w:val="0028149A"/>
    <w:rsid w:val="00281B40"/>
    <w:rsid w:val="0028274F"/>
    <w:rsid w:val="002828C0"/>
    <w:rsid w:val="002859F3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919"/>
    <w:rsid w:val="00296D81"/>
    <w:rsid w:val="00297C93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9DE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48A2"/>
    <w:rsid w:val="002D696E"/>
    <w:rsid w:val="002E03C8"/>
    <w:rsid w:val="002E3180"/>
    <w:rsid w:val="002E688C"/>
    <w:rsid w:val="002F2583"/>
    <w:rsid w:val="002F30E0"/>
    <w:rsid w:val="002F500B"/>
    <w:rsid w:val="002F5751"/>
    <w:rsid w:val="002F7C65"/>
    <w:rsid w:val="003006D4"/>
    <w:rsid w:val="00300EA6"/>
    <w:rsid w:val="003018D6"/>
    <w:rsid w:val="00303456"/>
    <w:rsid w:val="00303AFE"/>
    <w:rsid w:val="0030575F"/>
    <w:rsid w:val="003070D3"/>
    <w:rsid w:val="00311178"/>
    <w:rsid w:val="00311AA3"/>
    <w:rsid w:val="00313361"/>
    <w:rsid w:val="00316CFD"/>
    <w:rsid w:val="00317026"/>
    <w:rsid w:val="00317B94"/>
    <w:rsid w:val="00317D1D"/>
    <w:rsid w:val="003218AE"/>
    <w:rsid w:val="003226E6"/>
    <w:rsid w:val="00322715"/>
    <w:rsid w:val="0032632B"/>
    <w:rsid w:val="00326402"/>
    <w:rsid w:val="00326762"/>
    <w:rsid w:val="003311A4"/>
    <w:rsid w:val="00331647"/>
    <w:rsid w:val="00331989"/>
    <w:rsid w:val="0033295D"/>
    <w:rsid w:val="00335819"/>
    <w:rsid w:val="00337845"/>
    <w:rsid w:val="003400AE"/>
    <w:rsid w:val="0034234E"/>
    <w:rsid w:val="0034371F"/>
    <w:rsid w:val="00345955"/>
    <w:rsid w:val="00345B62"/>
    <w:rsid w:val="00345E61"/>
    <w:rsid w:val="003472B6"/>
    <w:rsid w:val="003476EB"/>
    <w:rsid w:val="0034792A"/>
    <w:rsid w:val="00350DAE"/>
    <w:rsid w:val="00350E92"/>
    <w:rsid w:val="0035457F"/>
    <w:rsid w:val="00356203"/>
    <w:rsid w:val="0035648C"/>
    <w:rsid w:val="00357721"/>
    <w:rsid w:val="003606E7"/>
    <w:rsid w:val="00361194"/>
    <w:rsid w:val="003613DD"/>
    <w:rsid w:val="003617F9"/>
    <w:rsid w:val="003624C2"/>
    <w:rsid w:val="00363D61"/>
    <w:rsid w:val="00365A06"/>
    <w:rsid w:val="00366E42"/>
    <w:rsid w:val="00373895"/>
    <w:rsid w:val="00373E87"/>
    <w:rsid w:val="00374493"/>
    <w:rsid w:val="00374958"/>
    <w:rsid w:val="003766D1"/>
    <w:rsid w:val="00377513"/>
    <w:rsid w:val="00380231"/>
    <w:rsid w:val="003803E8"/>
    <w:rsid w:val="00380B94"/>
    <w:rsid w:val="003810F3"/>
    <w:rsid w:val="003811DD"/>
    <w:rsid w:val="00381719"/>
    <w:rsid w:val="00381A87"/>
    <w:rsid w:val="003823C9"/>
    <w:rsid w:val="00382DCA"/>
    <w:rsid w:val="00382E70"/>
    <w:rsid w:val="003839FF"/>
    <w:rsid w:val="00384000"/>
    <w:rsid w:val="00386416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AC3"/>
    <w:rsid w:val="003C2D1E"/>
    <w:rsid w:val="003C4703"/>
    <w:rsid w:val="003C4F91"/>
    <w:rsid w:val="003C542B"/>
    <w:rsid w:val="003D07A3"/>
    <w:rsid w:val="003D1A4F"/>
    <w:rsid w:val="003D1C5A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65A0"/>
    <w:rsid w:val="003F0490"/>
    <w:rsid w:val="003F0E11"/>
    <w:rsid w:val="003F3092"/>
    <w:rsid w:val="003F33A1"/>
    <w:rsid w:val="003F4DE3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231"/>
    <w:rsid w:val="00410624"/>
    <w:rsid w:val="00411543"/>
    <w:rsid w:val="00411670"/>
    <w:rsid w:val="00416646"/>
    <w:rsid w:val="00420CA9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27B17"/>
    <w:rsid w:val="0043099C"/>
    <w:rsid w:val="00430CAE"/>
    <w:rsid w:val="00431102"/>
    <w:rsid w:val="00431936"/>
    <w:rsid w:val="00435542"/>
    <w:rsid w:val="00435D4A"/>
    <w:rsid w:val="00436D4F"/>
    <w:rsid w:val="0044057E"/>
    <w:rsid w:val="00440C5B"/>
    <w:rsid w:val="00440DAC"/>
    <w:rsid w:val="00442878"/>
    <w:rsid w:val="00443475"/>
    <w:rsid w:val="004440B4"/>
    <w:rsid w:val="0044590E"/>
    <w:rsid w:val="0044668B"/>
    <w:rsid w:val="00451166"/>
    <w:rsid w:val="004511A5"/>
    <w:rsid w:val="0045133A"/>
    <w:rsid w:val="00451A8E"/>
    <w:rsid w:val="004525EC"/>
    <w:rsid w:val="00454656"/>
    <w:rsid w:val="00454E9F"/>
    <w:rsid w:val="00455C2F"/>
    <w:rsid w:val="00456AA3"/>
    <w:rsid w:val="00456AE9"/>
    <w:rsid w:val="00457389"/>
    <w:rsid w:val="00460790"/>
    <w:rsid w:val="004608C8"/>
    <w:rsid w:val="004624E2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3DCC"/>
    <w:rsid w:val="00495396"/>
    <w:rsid w:val="00495499"/>
    <w:rsid w:val="00496036"/>
    <w:rsid w:val="004965DF"/>
    <w:rsid w:val="00497409"/>
    <w:rsid w:val="00497D17"/>
    <w:rsid w:val="004A0EBE"/>
    <w:rsid w:val="004A221F"/>
    <w:rsid w:val="004A2AB6"/>
    <w:rsid w:val="004A2FA2"/>
    <w:rsid w:val="004A3E7A"/>
    <w:rsid w:val="004A5D96"/>
    <w:rsid w:val="004A628C"/>
    <w:rsid w:val="004B010F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1C63"/>
    <w:rsid w:val="004E2C84"/>
    <w:rsid w:val="004E2D5A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693A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6D04"/>
    <w:rsid w:val="005172D6"/>
    <w:rsid w:val="00517351"/>
    <w:rsid w:val="00521679"/>
    <w:rsid w:val="00521C98"/>
    <w:rsid w:val="005230F9"/>
    <w:rsid w:val="00524EAD"/>
    <w:rsid w:val="00525A31"/>
    <w:rsid w:val="00525E02"/>
    <w:rsid w:val="00525E90"/>
    <w:rsid w:val="005261CA"/>
    <w:rsid w:val="00526408"/>
    <w:rsid w:val="00527D56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463E"/>
    <w:rsid w:val="005459C9"/>
    <w:rsid w:val="00547093"/>
    <w:rsid w:val="00547BCF"/>
    <w:rsid w:val="00552189"/>
    <w:rsid w:val="005550C7"/>
    <w:rsid w:val="005555C8"/>
    <w:rsid w:val="00562513"/>
    <w:rsid w:val="00562871"/>
    <w:rsid w:val="0056392F"/>
    <w:rsid w:val="00563DDB"/>
    <w:rsid w:val="00565118"/>
    <w:rsid w:val="005651EA"/>
    <w:rsid w:val="005655E3"/>
    <w:rsid w:val="00565755"/>
    <w:rsid w:val="00567E23"/>
    <w:rsid w:val="005705BE"/>
    <w:rsid w:val="00572AF2"/>
    <w:rsid w:val="00572ED6"/>
    <w:rsid w:val="00575CD0"/>
    <w:rsid w:val="00577850"/>
    <w:rsid w:val="00581A3B"/>
    <w:rsid w:val="0058209B"/>
    <w:rsid w:val="00582D66"/>
    <w:rsid w:val="0058370F"/>
    <w:rsid w:val="005852EC"/>
    <w:rsid w:val="005856C1"/>
    <w:rsid w:val="00586714"/>
    <w:rsid w:val="0058700D"/>
    <w:rsid w:val="00592695"/>
    <w:rsid w:val="005A0905"/>
    <w:rsid w:val="005A0FB3"/>
    <w:rsid w:val="005A1BA0"/>
    <w:rsid w:val="005A24BB"/>
    <w:rsid w:val="005A6C74"/>
    <w:rsid w:val="005A7FA6"/>
    <w:rsid w:val="005B0407"/>
    <w:rsid w:val="005B0C60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73F6"/>
    <w:rsid w:val="005D027E"/>
    <w:rsid w:val="005D02C2"/>
    <w:rsid w:val="005D10EF"/>
    <w:rsid w:val="005D1514"/>
    <w:rsid w:val="005D165C"/>
    <w:rsid w:val="005D3AA2"/>
    <w:rsid w:val="005D4CAC"/>
    <w:rsid w:val="005D4F5B"/>
    <w:rsid w:val="005D6272"/>
    <w:rsid w:val="005E1A69"/>
    <w:rsid w:val="005E27DC"/>
    <w:rsid w:val="005E4EE9"/>
    <w:rsid w:val="005E5384"/>
    <w:rsid w:val="005E6B97"/>
    <w:rsid w:val="005E6D52"/>
    <w:rsid w:val="005E744C"/>
    <w:rsid w:val="005E7521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27DE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43B"/>
    <w:rsid w:val="00624DBA"/>
    <w:rsid w:val="00625116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72B7"/>
    <w:rsid w:val="00637721"/>
    <w:rsid w:val="00637845"/>
    <w:rsid w:val="006378E1"/>
    <w:rsid w:val="00640C79"/>
    <w:rsid w:val="006415EA"/>
    <w:rsid w:val="00641F32"/>
    <w:rsid w:val="006424A0"/>
    <w:rsid w:val="00642D13"/>
    <w:rsid w:val="00644B31"/>
    <w:rsid w:val="00645B2B"/>
    <w:rsid w:val="0064659F"/>
    <w:rsid w:val="006465B3"/>
    <w:rsid w:val="00646E6B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1E9C"/>
    <w:rsid w:val="006653B6"/>
    <w:rsid w:val="00665EBF"/>
    <w:rsid w:val="006669A0"/>
    <w:rsid w:val="00666A1F"/>
    <w:rsid w:val="006674B9"/>
    <w:rsid w:val="0067063D"/>
    <w:rsid w:val="00670BE5"/>
    <w:rsid w:val="00671707"/>
    <w:rsid w:val="006719F7"/>
    <w:rsid w:val="00671A65"/>
    <w:rsid w:val="00671F49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3B53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B3E"/>
    <w:rsid w:val="0069520C"/>
    <w:rsid w:val="00696D27"/>
    <w:rsid w:val="006973F3"/>
    <w:rsid w:val="00697CB1"/>
    <w:rsid w:val="00697F38"/>
    <w:rsid w:val="006A0773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687"/>
    <w:rsid w:val="006B089E"/>
    <w:rsid w:val="006B286D"/>
    <w:rsid w:val="006B28C9"/>
    <w:rsid w:val="006B28D8"/>
    <w:rsid w:val="006B3462"/>
    <w:rsid w:val="006B45C2"/>
    <w:rsid w:val="006B5784"/>
    <w:rsid w:val="006B6832"/>
    <w:rsid w:val="006B74C4"/>
    <w:rsid w:val="006B7B40"/>
    <w:rsid w:val="006C0FB2"/>
    <w:rsid w:val="006C11C4"/>
    <w:rsid w:val="006C1732"/>
    <w:rsid w:val="006C2148"/>
    <w:rsid w:val="006C5FEB"/>
    <w:rsid w:val="006C6BC7"/>
    <w:rsid w:val="006C7BAB"/>
    <w:rsid w:val="006C7FB5"/>
    <w:rsid w:val="006D011C"/>
    <w:rsid w:val="006D01B1"/>
    <w:rsid w:val="006D1FAF"/>
    <w:rsid w:val="006D269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5EC4"/>
    <w:rsid w:val="00720A37"/>
    <w:rsid w:val="00721476"/>
    <w:rsid w:val="007242C8"/>
    <w:rsid w:val="00724FA1"/>
    <w:rsid w:val="007250A0"/>
    <w:rsid w:val="00725595"/>
    <w:rsid w:val="00725807"/>
    <w:rsid w:val="00725E08"/>
    <w:rsid w:val="00726DA9"/>
    <w:rsid w:val="00730D4A"/>
    <w:rsid w:val="00732197"/>
    <w:rsid w:val="0073365E"/>
    <w:rsid w:val="007364B9"/>
    <w:rsid w:val="007364E5"/>
    <w:rsid w:val="00736C25"/>
    <w:rsid w:val="00736DB5"/>
    <w:rsid w:val="007422E2"/>
    <w:rsid w:val="0074287A"/>
    <w:rsid w:val="00743A4F"/>
    <w:rsid w:val="00743E94"/>
    <w:rsid w:val="007441C5"/>
    <w:rsid w:val="00744803"/>
    <w:rsid w:val="00750F8F"/>
    <w:rsid w:val="007522A9"/>
    <w:rsid w:val="007523D0"/>
    <w:rsid w:val="007534D7"/>
    <w:rsid w:val="0075365B"/>
    <w:rsid w:val="00754E92"/>
    <w:rsid w:val="00755BD4"/>
    <w:rsid w:val="00756F47"/>
    <w:rsid w:val="0075714D"/>
    <w:rsid w:val="007606E6"/>
    <w:rsid w:val="0076135E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8078F"/>
    <w:rsid w:val="007820A7"/>
    <w:rsid w:val="007837BE"/>
    <w:rsid w:val="00784F81"/>
    <w:rsid w:val="00786578"/>
    <w:rsid w:val="00790160"/>
    <w:rsid w:val="00791082"/>
    <w:rsid w:val="00791174"/>
    <w:rsid w:val="007915CF"/>
    <w:rsid w:val="00791F4C"/>
    <w:rsid w:val="007941F4"/>
    <w:rsid w:val="00794A2B"/>
    <w:rsid w:val="007A0E0B"/>
    <w:rsid w:val="007A0FEF"/>
    <w:rsid w:val="007A234B"/>
    <w:rsid w:val="007A37CE"/>
    <w:rsid w:val="007A42C2"/>
    <w:rsid w:val="007A59AD"/>
    <w:rsid w:val="007A5A11"/>
    <w:rsid w:val="007A735E"/>
    <w:rsid w:val="007A7763"/>
    <w:rsid w:val="007A7D52"/>
    <w:rsid w:val="007B0298"/>
    <w:rsid w:val="007B1B2A"/>
    <w:rsid w:val="007B2563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558F"/>
    <w:rsid w:val="007C71E7"/>
    <w:rsid w:val="007D0BAB"/>
    <w:rsid w:val="007D26C0"/>
    <w:rsid w:val="007D3272"/>
    <w:rsid w:val="007D4651"/>
    <w:rsid w:val="007D4674"/>
    <w:rsid w:val="007D5966"/>
    <w:rsid w:val="007E3C9F"/>
    <w:rsid w:val="007E4D66"/>
    <w:rsid w:val="007E665E"/>
    <w:rsid w:val="007E7E88"/>
    <w:rsid w:val="007F154A"/>
    <w:rsid w:val="007F1DEB"/>
    <w:rsid w:val="007F2458"/>
    <w:rsid w:val="007F2BB8"/>
    <w:rsid w:val="007F31E2"/>
    <w:rsid w:val="007F3C8B"/>
    <w:rsid w:val="007F4753"/>
    <w:rsid w:val="007F549E"/>
    <w:rsid w:val="007F57F1"/>
    <w:rsid w:val="007F765B"/>
    <w:rsid w:val="008009A8"/>
    <w:rsid w:val="008012B1"/>
    <w:rsid w:val="0080251D"/>
    <w:rsid w:val="008028FC"/>
    <w:rsid w:val="00802E63"/>
    <w:rsid w:val="00805EEA"/>
    <w:rsid w:val="00806894"/>
    <w:rsid w:val="0081078B"/>
    <w:rsid w:val="008110A6"/>
    <w:rsid w:val="00812304"/>
    <w:rsid w:val="00812614"/>
    <w:rsid w:val="00813E20"/>
    <w:rsid w:val="008145DA"/>
    <w:rsid w:val="008146DC"/>
    <w:rsid w:val="00814942"/>
    <w:rsid w:val="00815170"/>
    <w:rsid w:val="008158E2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58AD"/>
    <w:rsid w:val="00835C40"/>
    <w:rsid w:val="00836E46"/>
    <w:rsid w:val="0084076E"/>
    <w:rsid w:val="0084087A"/>
    <w:rsid w:val="00840DBC"/>
    <w:rsid w:val="008420DC"/>
    <w:rsid w:val="008427CD"/>
    <w:rsid w:val="00842C61"/>
    <w:rsid w:val="00844DFF"/>
    <w:rsid w:val="008450A2"/>
    <w:rsid w:val="0084564D"/>
    <w:rsid w:val="00845C02"/>
    <w:rsid w:val="008466CC"/>
    <w:rsid w:val="0084710A"/>
    <w:rsid w:val="00850A36"/>
    <w:rsid w:val="00851C37"/>
    <w:rsid w:val="00852A0F"/>
    <w:rsid w:val="00852A26"/>
    <w:rsid w:val="00852B0B"/>
    <w:rsid w:val="00853E4E"/>
    <w:rsid w:val="00854132"/>
    <w:rsid w:val="008544BE"/>
    <w:rsid w:val="00854F2E"/>
    <w:rsid w:val="00855B5D"/>
    <w:rsid w:val="00856525"/>
    <w:rsid w:val="0085665E"/>
    <w:rsid w:val="008570A7"/>
    <w:rsid w:val="008635F2"/>
    <w:rsid w:val="0086374F"/>
    <w:rsid w:val="00863B98"/>
    <w:rsid w:val="00863D69"/>
    <w:rsid w:val="00864946"/>
    <w:rsid w:val="00864D97"/>
    <w:rsid w:val="008666FD"/>
    <w:rsid w:val="00866A52"/>
    <w:rsid w:val="00870504"/>
    <w:rsid w:val="00872529"/>
    <w:rsid w:val="00874C8B"/>
    <w:rsid w:val="00875843"/>
    <w:rsid w:val="00876301"/>
    <w:rsid w:val="00876A57"/>
    <w:rsid w:val="0087708B"/>
    <w:rsid w:val="00877F06"/>
    <w:rsid w:val="008808AB"/>
    <w:rsid w:val="00881903"/>
    <w:rsid w:val="0088290E"/>
    <w:rsid w:val="008876D6"/>
    <w:rsid w:val="00890622"/>
    <w:rsid w:val="008927C8"/>
    <w:rsid w:val="008936C5"/>
    <w:rsid w:val="008938F0"/>
    <w:rsid w:val="00893EE6"/>
    <w:rsid w:val="0089701B"/>
    <w:rsid w:val="00897CCE"/>
    <w:rsid w:val="008A254B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5A14"/>
    <w:rsid w:val="008B654D"/>
    <w:rsid w:val="008B742A"/>
    <w:rsid w:val="008B7CD0"/>
    <w:rsid w:val="008B7D49"/>
    <w:rsid w:val="008C0BE4"/>
    <w:rsid w:val="008C25D4"/>
    <w:rsid w:val="008C26BE"/>
    <w:rsid w:val="008C4641"/>
    <w:rsid w:val="008C5164"/>
    <w:rsid w:val="008C612D"/>
    <w:rsid w:val="008C6351"/>
    <w:rsid w:val="008C688B"/>
    <w:rsid w:val="008C6C55"/>
    <w:rsid w:val="008D0158"/>
    <w:rsid w:val="008D02C3"/>
    <w:rsid w:val="008D13E7"/>
    <w:rsid w:val="008D226A"/>
    <w:rsid w:val="008D3703"/>
    <w:rsid w:val="008D5553"/>
    <w:rsid w:val="008D5C07"/>
    <w:rsid w:val="008D5F1A"/>
    <w:rsid w:val="008D7A77"/>
    <w:rsid w:val="008E33DF"/>
    <w:rsid w:val="008E48AE"/>
    <w:rsid w:val="008E6017"/>
    <w:rsid w:val="008F168A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52AE"/>
    <w:rsid w:val="009063F1"/>
    <w:rsid w:val="00906947"/>
    <w:rsid w:val="0090721F"/>
    <w:rsid w:val="00907A2D"/>
    <w:rsid w:val="00913505"/>
    <w:rsid w:val="0091516A"/>
    <w:rsid w:val="00916CEB"/>
    <w:rsid w:val="00920EDB"/>
    <w:rsid w:val="00920F53"/>
    <w:rsid w:val="00922019"/>
    <w:rsid w:val="00923887"/>
    <w:rsid w:val="00925213"/>
    <w:rsid w:val="00925E00"/>
    <w:rsid w:val="009323D6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19FD"/>
    <w:rsid w:val="00951E76"/>
    <w:rsid w:val="009529D9"/>
    <w:rsid w:val="00953224"/>
    <w:rsid w:val="00954905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728"/>
    <w:rsid w:val="00980BEC"/>
    <w:rsid w:val="00981DD3"/>
    <w:rsid w:val="00983C54"/>
    <w:rsid w:val="00985FEC"/>
    <w:rsid w:val="00986D07"/>
    <w:rsid w:val="00986D14"/>
    <w:rsid w:val="0098722C"/>
    <w:rsid w:val="009905B6"/>
    <w:rsid w:val="00994DE5"/>
    <w:rsid w:val="009956D8"/>
    <w:rsid w:val="009962CF"/>
    <w:rsid w:val="00996FAB"/>
    <w:rsid w:val="009A14DF"/>
    <w:rsid w:val="009A27BB"/>
    <w:rsid w:val="009A2D4D"/>
    <w:rsid w:val="009A3334"/>
    <w:rsid w:val="009A45A5"/>
    <w:rsid w:val="009A46DD"/>
    <w:rsid w:val="009A60BB"/>
    <w:rsid w:val="009A61F4"/>
    <w:rsid w:val="009B11FD"/>
    <w:rsid w:val="009B1F92"/>
    <w:rsid w:val="009B3EBA"/>
    <w:rsid w:val="009B5D84"/>
    <w:rsid w:val="009B66DC"/>
    <w:rsid w:val="009B691D"/>
    <w:rsid w:val="009C050B"/>
    <w:rsid w:val="009C07EC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4635"/>
    <w:rsid w:val="009D4766"/>
    <w:rsid w:val="009D6445"/>
    <w:rsid w:val="009D689A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86A"/>
    <w:rsid w:val="00A1379F"/>
    <w:rsid w:val="00A14DB5"/>
    <w:rsid w:val="00A213E4"/>
    <w:rsid w:val="00A21518"/>
    <w:rsid w:val="00A21773"/>
    <w:rsid w:val="00A21EC5"/>
    <w:rsid w:val="00A2241F"/>
    <w:rsid w:val="00A2280A"/>
    <w:rsid w:val="00A2423E"/>
    <w:rsid w:val="00A263FF"/>
    <w:rsid w:val="00A26B36"/>
    <w:rsid w:val="00A26BB3"/>
    <w:rsid w:val="00A31947"/>
    <w:rsid w:val="00A31952"/>
    <w:rsid w:val="00A33ABA"/>
    <w:rsid w:val="00A340E3"/>
    <w:rsid w:val="00A34188"/>
    <w:rsid w:val="00A35349"/>
    <w:rsid w:val="00A3544D"/>
    <w:rsid w:val="00A37A37"/>
    <w:rsid w:val="00A4013C"/>
    <w:rsid w:val="00A40B81"/>
    <w:rsid w:val="00A41005"/>
    <w:rsid w:val="00A422F2"/>
    <w:rsid w:val="00A422F8"/>
    <w:rsid w:val="00A46713"/>
    <w:rsid w:val="00A47FD9"/>
    <w:rsid w:val="00A524DE"/>
    <w:rsid w:val="00A53112"/>
    <w:rsid w:val="00A538D1"/>
    <w:rsid w:val="00A54698"/>
    <w:rsid w:val="00A55199"/>
    <w:rsid w:val="00A55BB0"/>
    <w:rsid w:val="00A562E0"/>
    <w:rsid w:val="00A57535"/>
    <w:rsid w:val="00A578F3"/>
    <w:rsid w:val="00A57905"/>
    <w:rsid w:val="00A60410"/>
    <w:rsid w:val="00A6067A"/>
    <w:rsid w:val="00A623F5"/>
    <w:rsid w:val="00A65C90"/>
    <w:rsid w:val="00A67F7F"/>
    <w:rsid w:val="00A703F9"/>
    <w:rsid w:val="00A70579"/>
    <w:rsid w:val="00A72CBD"/>
    <w:rsid w:val="00A730EF"/>
    <w:rsid w:val="00A73D41"/>
    <w:rsid w:val="00A7400B"/>
    <w:rsid w:val="00A75EC5"/>
    <w:rsid w:val="00A76C75"/>
    <w:rsid w:val="00A83DAC"/>
    <w:rsid w:val="00A84386"/>
    <w:rsid w:val="00A843EB"/>
    <w:rsid w:val="00A8465F"/>
    <w:rsid w:val="00A85C93"/>
    <w:rsid w:val="00A86368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C0C95"/>
    <w:rsid w:val="00AC0D4E"/>
    <w:rsid w:val="00AC1940"/>
    <w:rsid w:val="00AC1AE1"/>
    <w:rsid w:val="00AC20E3"/>
    <w:rsid w:val="00AC273F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D7DED"/>
    <w:rsid w:val="00AE0418"/>
    <w:rsid w:val="00AE0E74"/>
    <w:rsid w:val="00AE4097"/>
    <w:rsid w:val="00AE49FE"/>
    <w:rsid w:val="00AE5AFA"/>
    <w:rsid w:val="00AE6B49"/>
    <w:rsid w:val="00AF062E"/>
    <w:rsid w:val="00AF1042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566E"/>
    <w:rsid w:val="00B07494"/>
    <w:rsid w:val="00B10E37"/>
    <w:rsid w:val="00B12458"/>
    <w:rsid w:val="00B12C60"/>
    <w:rsid w:val="00B1368F"/>
    <w:rsid w:val="00B1396E"/>
    <w:rsid w:val="00B1421F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4348"/>
    <w:rsid w:val="00B2532E"/>
    <w:rsid w:val="00B2544B"/>
    <w:rsid w:val="00B25C00"/>
    <w:rsid w:val="00B25EEF"/>
    <w:rsid w:val="00B260A9"/>
    <w:rsid w:val="00B27EF0"/>
    <w:rsid w:val="00B31726"/>
    <w:rsid w:val="00B330F1"/>
    <w:rsid w:val="00B3311F"/>
    <w:rsid w:val="00B33962"/>
    <w:rsid w:val="00B358E6"/>
    <w:rsid w:val="00B37106"/>
    <w:rsid w:val="00B37B47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7138"/>
    <w:rsid w:val="00B47705"/>
    <w:rsid w:val="00B50020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60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BF4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1D69"/>
    <w:rsid w:val="00BB296A"/>
    <w:rsid w:val="00BB4241"/>
    <w:rsid w:val="00BB475D"/>
    <w:rsid w:val="00BB59FC"/>
    <w:rsid w:val="00BB6013"/>
    <w:rsid w:val="00BB6DC3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9AD"/>
    <w:rsid w:val="00BD0CD2"/>
    <w:rsid w:val="00BD2593"/>
    <w:rsid w:val="00BD361C"/>
    <w:rsid w:val="00BD3B92"/>
    <w:rsid w:val="00BD484C"/>
    <w:rsid w:val="00BD4916"/>
    <w:rsid w:val="00BD5D4B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C3"/>
    <w:rsid w:val="00BE405E"/>
    <w:rsid w:val="00BE4B27"/>
    <w:rsid w:val="00BE6880"/>
    <w:rsid w:val="00BE69BE"/>
    <w:rsid w:val="00BE6E71"/>
    <w:rsid w:val="00BE7051"/>
    <w:rsid w:val="00BF0CFA"/>
    <w:rsid w:val="00BF2629"/>
    <w:rsid w:val="00BF43BD"/>
    <w:rsid w:val="00BF44E2"/>
    <w:rsid w:val="00BF4AC1"/>
    <w:rsid w:val="00BF4E44"/>
    <w:rsid w:val="00BF6BBC"/>
    <w:rsid w:val="00C00276"/>
    <w:rsid w:val="00C00364"/>
    <w:rsid w:val="00C0065C"/>
    <w:rsid w:val="00C050C5"/>
    <w:rsid w:val="00C05570"/>
    <w:rsid w:val="00C05800"/>
    <w:rsid w:val="00C07243"/>
    <w:rsid w:val="00C07410"/>
    <w:rsid w:val="00C10496"/>
    <w:rsid w:val="00C10772"/>
    <w:rsid w:val="00C11F32"/>
    <w:rsid w:val="00C12CFF"/>
    <w:rsid w:val="00C165DB"/>
    <w:rsid w:val="00C17193"/>
    <w:rsid w:val="00C17500"/>
    <w:rsid w:val="00C17750"/>
    <w:rsid w:val="00C17F4C"/>
    <w:rsid w:val="00C2235F"/>
    <w:rsid w:val="00C22377"/>
    <w:rsid w:val="00C227EE"/>
    <w:rsid w:val="00C22EA3"/>
    <w:rsid w:val="00C239A8"/>
    <w:rsid w:val="00C24003"/>
    <w:rsid w:val="00C2422A"/>
    <w:rsid w:val="00C27EA8"/>
    <w:rsid w:val="00C27F2F"/>
    <w:rsid w:val="00C30418"/>
    <w:rsid w:val="00C30AC8"/>
    <w:rsid w:val="00C3173E"/>
    <w:rsid w:val="00C32125"/>
    <w:rsid w:val="00C32663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770B"/>
    <w:rsid w:val="00C5797A"/>
    <w:rsid w:val="00C57B29"/>
    <w:rsid w:val="00C6060A"/>
    <w:rsid w:val="00C621A1"/>
    <w:rsid w:val="00C62C82"/>
    <w:rsid w:val="00C63019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80335"/>
    <w:rsid w:val="00C823F9"/>
    <w:rsid w:val="00C82C09"/>
    <w:rsid w:val="00C82C29"/>
    <w:rsid w:val="00C8445E"/>
    <w:rsid w:val="00C8600C"/>
    <w:rsid w:val="00C86936"/>
    <w:rsid w:val="00C873E4"/>
    <w:rsid w:val="00C87FAA"/>
    <w:rsid w:val="00C908DC"/>
    <w:rsid w:val="00C9457C"/>
    <w:rsid w:val="00C9538F"/>
    <w:rsid w:val="00C97C3A"/>
    <w:rsid w:val="00C97EB9"/>
    <w:rsid w:val="00CA07CA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3CDA"/>
    <w:rsid w:val="00CC444D"/>
    <w:rsid w:val="00CC5343"/>
    <w:rsid w:val="00CC6102"/>
    <w:rsid w:val="00CC6330"/>
    <w:rsid w:val="00CC6543"/>
    <w:rsid w:val="00CC6694"/>
    <w:rsid w:val="00CC6A50"/>
    <w:rsid w:val="00CC7795"/>
    <w:rsid w:val="00CC7962"/>
    <w:rsid w:val="00CC7F01"/>
    <w:rsid w:val="00CD1196"/>
    <w:rsid w:val="00CD191F"/>
    <w:rsid w:val="00CD1D2C"/>
    <w:rsid w:val="00CD34C9"/>
    <w:rsid w:val="00CD3FD1"/>
    <w:rsid w:val="00CD5084"/>
    <w:rsid w:val="00CD58A2"/>
    <w:rsid w:val="00CD63C7"/>
    <w:rsid w:val="00CD6BBE"/>
    <w:rsid w:val="00CE1C77"/>
    <w:rsid w:val="00CE2CAE"/>
    <w:rsid w:val="00CE2DEA"/>
    <w:rsid w:val="00CE37B6"/>
    <w:rsid w:val="00CE52BA"/>
    <w:rsid w:val="00CE5DD3"/>
    <w:rsid w:val="00CE6443"/>
    <w:rsid w:val="00CF29A5"/>
    <w:rsid w:val="00CF3BAD"/>
    <w:rsid w:val="00CF40F0"/>
    <w:rsid w:val="00CF4623"/>
    <w:rsid w:val="00CF47E0"/>
    <w:rsid w:val="00CF49B0"/>
    <w:rsid w:val="00CF553D"/>
    <w:rsid w:val="00CF6339"/>
    <w:rsid w:val="00CF6629"/>
    <w:rsid w:val="00CF6B28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FCE"/>
    <w:rsid w:val="00D13210"/>
    <w:rsid w:val="00D14F79"/>
    <w:rsid w:val="00D159F1"/>
    <w:rsid w:val="00D1654F"/>
    <w:rsid w:val="00D169EF"/>
    <w:rsid w:val="00D20708"/>
    <w:rsid w:val="00D20EA6"/>
    <w:rsid w:val="00D210E8"/>
    <w:rsid w:val="00D21893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1143"/>
    <w:rsid w:val="00D34546"/>
    <w:rsid w:val="00D34A76"/>
    <w:rsid w:val="00D34F0D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4B40"/>
    <w:rsid w:val="00D65136"/>
    <w:rsid w:val="00D65414"/>
    <w:rsid w:val="00D6705A"/>
    <w:rsid w:val="00D67553"/>
    <w:rsid w:val="00D70164"/>
    <w:rsid w:val="00D716CD"/>
    <w:rsid w:val="00D71C64"/>
    <w:rsid w:val="00D7232A"/>
    <w:rsid w:val="00D731C0"/>
    <w:rsid w:val="00D73985"/>
    <w:rsid w:val="00D743BE"/>
    <w:rsid w:val="00D7506E"/>
    <w:rsid w:val="00D7605F"/>
    <w:rsid w:val="00D761AF"/>
    <w:rsid w:val="00D76CA1"/>
    <w:rsid w:val="00D77269"/>
    <w:rsid w:val="00D7752D"/>
    <w:rsid w:val="00D8169D"/>
    <w:rsid w:val="00D84E42"/>
    <w:rsid w:val="00D85002"/>
    <w:rsid w:val="00D854E2"/>
    <w:rsid w:val="00D85946"/>
    <w:rsid w:val="00D860AA"/>
    <w:rsid w:val="00D8780C"/>
    <w:rsid w:val="00D87C4B"/>
    <w:rsid w:val="00D91439"/>
    <w:rsid w:val="00D91CB6"/>
    <w:rsid w:val="00D9360E"/>
    <w:rsid w:val="00D940D2"/>
    <w:rsid w:val="00D942E0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B08FF"/>
    <w:rsid w:val="00DB301F"/>
    <w:rsid w:val="00DB3494"/>
    <w:rsid w:val="00DB3A92"/>
    <w:rsid w:val="00DB40CD"/>
    <w:rsid w:val="00DB4D38"/>
    <w:rsid w:val="00DB4F53"/>
    <w:rsid w:val="00DB5243"/>
    <w:rsid w:val="00DB721D"/>
    <w:rsid w:val="00DC01FF"/>
    <w:rsid w:val="00DC4456"/>
    <w:rsid w:val="00DC748A"/>
    <w:rsid w:val="00DD102C"/>
    <w:rsid w:val="00DD5795"/>
    <w:rsid w:val="00DD61DC"/>
    <w:rsid w:val="00DD6EA1"/>
    <w:rsid w:val="00DE0908"/>
    <w:rsid w:val="00DE34D8"/>
    <w:rsid w:val="00DE35A6"/>
    <w:rsid w:val="00DE6352"/>
    <w:rsid w:val="00DF0499"/>
    <w:rsid w:val="00DF10E3"/>
    <w:rsid w:val="00DF2959"/>
    <w:rsid w:val="00DF2F5A"/>
    <w:rsid w:val="00DF53B7"/>
    <w:rsid w:val="00DF72D2"/>
    <w:rsid w:val="00DF733C"/>
    <w:rsid w:val="00DF7525"/>
    <w:rsid w:val="00DF7EC8"/>
    <w:rsid w:val="00E00018"/>
    <w:rsid w:val="00E00AB9"/>
    <w:rsid w:val="00E00BED"/>
    <w:rsid w:val="00E05750"/>
    <w:rsid w:val="00E05D7A"/>
    <w:rsid w:val="00E05FCB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216BA"/>
    <w:rsid w:val="00E216FE"/>
    <w:rsid w:val="00E22E47"/>
    <w:rsid w:val="00E22FA3"/>
    <w:rsid w:val="00E2306E"/>
    <w:rsid w:val="00E24AAB"/>
    <w:rsid w:val="00E251D5"/>
    <w:rsid w:val="00E2604C"/>
    <w:rsid w:val="00E31498"/>
    <w:rsid w:val="00E32DC5"/>
    <w:rsid w:val="00E3334A"/>
    <w:rsid w:val="00E33EB4"/>
    <w:rsid w:val="00E33F41"/>
    <w:rsid w:val="00E34A1E"/>
    <w:rsid w:val="00E35332"/>
    <w:rsid w:val="00E35767"/>
    <w:rsid w:val="00E41644"/>
    <w:rsid w:val="00E42875"/>
    <w:rsid w:val="00E42C04"/>
    <w:rsid w:val="00E43A48"/>
    <w:rsid w:val="00E45613"/>
    <w:rsid w:val="00E46C08"/>
    <w:rsid w:val="00E46FC3"/>
    <w:rsid w:val="00E501C1"/>
    <w:rsid w:val="00E506E9"/>
    <w:rsid w:val="00E5071E"/>
    <w:rsid w:val="00E5098A"/>
    <w:rsid w:val="00E5170C"/>
    <w:rsid w:val="00E525B7"/>
    <w:rsid w:val="00E54EC4"/>
    <w:rsid w:val="00E5517C"/>
    <w:rsid w:val="00E5608C"/>
    <w:rsid w:val="00E603CE"/>
    <w:rsid w:val="00E646F1"/>
    <w:rsid w:val="00E65036"/>
    <w:rsid w:val="00E6696B"/>
    <w:rsid w:val="00E678B3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D29"/>
    <w:rsid w:val="00E878D9"/>
    <w:rsid w:val="00E9091E"/>
    <w:rsid w:val="00E90DED"/>
    <w:rsid w:val="00E923ED"/>
    <w:rsid w:val="00E93253"/>
    <w:rsid w:val="00E95ABF"/>
    <w:rsid w:val="00E97E7D"/>
    <w:rsid w:val="00EA076B"/>
    <w:rsid w:val="00EA08BF"/>
    <w:rsid w:val="00EA0E10"/>
    <w:rsid w:val="00EA1076"/>
    <w:rsid w:val="00EA315D"/>
    <w:rsid w:val="00EA4E39"/>
    <w:rsid w:val="00EA5281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C1E25"/>
    <w:rsid w:val="00EC3002"/>
    <w:rsid w:val="00EC3326"/>
    <w:rsid w:val="00EC39B2"/>
    <w:rsid w:val="00EC4387"/>
    <w:rsid w:val="00EC5215"/>
    <w:rsid w:val="00EC613D"/>
    <w:rsid w:val="00EC642A"/>
    <w:rsid w:val="00EC7C55"/>
    <w:rsid w:val="00ED3132"/>
    <w:rsid w:val="00ED4012"/>
    <w:rsid w:val="00ED459C"/>
    <w:rsid w:val="00ED47FB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0892"/>
    <w:rsid w:val="00EF2345"/>
    <w:rsid w:val="00EF3FB0"/>
    <w:rsid w:val="00EF5E4F"/>
    <w:rsid w:val="00EF5EE3"/>
    <w:rsid w:val="00F01DD8"/>
    <w:rsid w:val="00F025DC"/>
    <w:rsid w:val="00F034C7"/>
    <w:rsid w:val="00F050BD"/>
    <w:rsid w:val="00F05710"/>
    <w:rsid w:val="00F06041"/>
    <w:rsid w:val="00F06FDC"/>
    <w:rsid w:val="00F104C5"/>
    <w:rsid w:val="00F108E9"/>
    <w:rsid w:val="00F10A5F"/>
    <w:rsid w:val="00F11104"/>
    <w:rsid w:val="00F117E5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3C60"/>
    <w:rsid w:val="00F5713E"/>
    <w:rsid w:val="00F619BB"/>
    <w:rsid w:val="00F66702"/>
    <w:rsid w:val="00F67A62"/>
    <w:rsid w:val="00F7051C"/>
    <w:rsid w:val="00F71003"/>
    <w:rsid w:val="00F71132"/>
    <w:rsid w:val="00F7294B"/>
    <w:rsid w:val="00F729F4"/>
    <w:rsid w:val="00F7494D"/>
    <w:rsid w:val="00F756FD"/>
    <w:rsid w:val="00F76F71"/>
    <w:rsid w:val="00F80F92"/>
    <w:rsid w:val="00F81992"/>
    <w:rsid w:val="00F81F91"/>
    <w:rsid w:val="00F82045"/>
    <w:rsid w:val="00F8257D"/>
    <w:rsid w:val="00F830EF"/>
    <w:rsid w:val="00F85C85"/>
    <w:rsid w:val="00F86E36"/>
    <w:rsid w:val="00F87204"/>
    <w:rsid w:val="00F913F0"/>
    <w:rsid w:val="00F92067"/>
    <w:rsid w:val="00F93139"/>
    <w:rsid w:val="00F937C4"/>
    <w:rsid w:val="00F938D6"/>
    <w:rsid w:val="00F93CF5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3130"/>
    <w:rsid w:val="00FB420C"/>
    <w:rsid w:val="00FB444C"/>
    <w:rsid w:val="00FB4CFE"/>
    <w:rsid w:val="00FB5E17"/>
    <w:rsid w:val="00FB78CE"/>
    <w:rsid w:val="00FC15BA"/>
    <w:rsid w:val="00FC1B82"/>
    <w:rsid w:val="00FC2479"/>
    <w:rsid w:val="00FC614E"/>
    <w:rsid w:val="00FC644A"/>
    <w:rsid w:val="00FC7D02"/>
    <w:rsid w:val="00FD0B4E"/>
    <w:rsid w:val="00FD1040"/>
    <w:rsid w:val="00FD1F88"/>
    <w:rsid w:val="00FD23FE"/>
    <w:rsid w:val="00FD3157"/>
    <w:rsid w:val="00FD4350"/>
    <w:rsid w:val="00FD5097"/>
    <w:rsid w:val="00FD5AFC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A1F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F29A5"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F29A5"/>
    <w:rPr>
      <w:rFonts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F29A5"/>
    <w:rPr>
      <w:rFonts w:cs="Times New Roman"/>
      <w:sz w:val="16"/>
      <w:szCs w:val="16"/>
    </w:rPr>
  </w:style>
  <w:style w:type="character" w:styleId="Strong">
    <w:name w:val="Strong"/>
    <w:basedOn w:val="DefaultParagraphFont"/>
    <w:uiPriority w:val="99"/>
    <w:qFormat/>
    <w:rsid w:val="00666A1F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666A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F29A5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F29A5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666A1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29A5"/>
    <w:rPr>
      <w:rFonts w:cs="Times New Roman"/>
      <w:sz w:val="20"/>
      <w:szCs w:val="20"/>
    </w:rPr>
  </w:style>
  <w:style w:type="character" w:styleId="LineNumber">
    <w:name w:val="line number"/>
    <w:basedOn w:val="DefaultParagraphFont"/>
    <w:uiPriority w:val="99"/>
    <w:rsid w:val="00844DF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29A5"/>
    <w:rPr>
      <w:rFonts w:cs="Times New Roman"/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B171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17139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212FB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F29A5"/>
    <w:rPr>
      <w:rFonts w:cs="Times New Roman"/>
      <w:sz w:val="20"/>
      <w:szCs w:val="20"/>
    </w:rPr>
  </w:style>
  <w:style w:type="paragraph" w:customStyle="1" w:styleId="a">
    <w:name w:val="Комментарий"/>
    <w:basedOn w:val="Normal"/>
    <w:next w:val="Normal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0">
    <w:name w:val="Статья"/>
    <w:basedOn w:val="Normal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1">
    <w:name w:val="Абзац"/>
    <w:uiPriority w:val="99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2">
    <w:name w:val="Всегда"/>
    <w:basedOn w:val="Normal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004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3773</TotalTime>
  <Pages>3</Pages>
  <Words>672</Words>
  <Characters>3837</Characters>
  <Application>Microsoft Office Outlook</Application>
  <DocSecurity>0</DocSecurity>
  <Lines>0</Lines>
  <Paragraphs>0</Paragraphs>
  <ScaleCrop>false</ScaleCrop>
  <Company>Администрация Советский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FuckYouBill</cp:lastModifiedBy>
  <cp:revision>435</cp:revision>
  <cp:lastPrinted>2020-04-20T11:48:00Z</cp:lastPrinted>
  <dcterms:created xsi:type="dcterms:W3CDTF">2017-06-13T06:43:00Z</dcterms:created>
  <dcterms:modified xsi:type="dcterms:W3CDTF">2020-04-24T09:09:00Z</dcterms:modified>
</cp:coreProperties>
</file>